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AFE16" w14:textId="77777777" w:rsidR="001D071F" w:rsidRDefault="001D071F" w:rsidP="001D071F">
      <w:pP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TSG SA Meeting #SP-107</w:t>
      </w:r>
      <w:r>
        <w:rPr>
          <w:rFonts w:ascii="Arial" w:hAnsi="Arial" w:cs="Arial"/>
          <w:b/>
          <w:szCs w:val="20"/>
        </w:rPr>
        <w:tab/>
        <w:t>SP-250008</w:t>
      </w:r>
    </w:p>
    <w:p w14:paraId="32DFDE44" w14:textId="77777777" w:rsidR="001D071F" w:rsidRDefault="001D071F" w:rsidP="001D071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12 - 14 March 2025, Incheon, South Korea</w:t>
      </w:r>
    </w:p>
    <w:p w14:paraId="399A1790" w14:textId="77777777" w:rsidR="001D071F" w:rsidRDefault="001D071F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80"/>
        <w:gridCol w:w="3200"/>
        <w:gridCol w:w="68"/>
        <w:gridCol w:w="4184"/>
      </w:tblGrid>
      <w:tr w:rsidR="00696AA2" w:rsidRPr="00696AA2" w14:paraId="6CB1451D" w14:textId="77777777" w:rsidTr="00696AA2">
        <w:trPr>
          <w:cantSplit/>
        </w:trPr>
        <w:tc>
          <w:tcPr>
            <w:tcW w:w="1104" w:type="dxa"/>
            <w:vMerge w:val="restart"/>
            <w:vAlign w:val="center"/>
          </w:tcPr>
          <w:p w14:paraId="556F60E8" w14:textId="77777777" w:rsidR="00696AA2" w:rsidRPr="00696AA2" w:rsidRDefault="00696AA2" w:rsidP="00696AA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96AA2">
              <w:rPr>
                <w:noProof/>
              </w:rPr>
              <w:drawing>
                <wp:inline distT="0" distB="0" distL="0" distR="0" wp14:anchorId="3A7D9372" wp14:editId="7E8E426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2CE57E59" w14:textId="77777777" w:rsidR="00696AA2" w:rsidRPr="00696AA2" w:rsidRDefault="00696AA2" w:rsidP="00696AA2">
            <w:pPr>
              <w:rPr>
                <w:sz w:val="16"/>
                <w:szCs w:val="16"/>
              </w:rPr>
            </w:pPr>
            <w:r w:rsidRPr="00696AA2">
              <w:rPr>
                <w:sz w:val="16"/>
                <w:szCs w:val="16"/>
              </w:rPr>
              <w:t>INTERNATIONAL TELECOMMUNICATION UNION</w:t>
            </w:r>
          </w:p>
          <w:p w14:paraId="7B2CDC8B" w14:textId="77777777" w:rsidR="00696AA2" w:rsidRPr="00696AA2" w:rsidRDefault="00696AA2" w:rsidP="00696AA2">
            <w:pPr>
              <w:rPr>
                <w:b/>
                <w:bCs/>
                <w:sz w:val="26"/>
                <w:szCs w:val="26"/>
              </w:rPr>
            </w:pPr>
            <w:r w:rsidRPr="00696AA2">
              <w:rPr>
                <w:b/>
                <w:bCs/>
                <w:sz w:val="26"/>
                <w:szCs w:val="26"/>
              </w:rPr>
              <w:t>TELECOMMUNICATION</w:t>
            </w:r>
            <w:r w:rsidRPr="00696AA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315B3E4" w14:textId="34FECA89" w:rsidR="00696AA2" w:rsidRPr="00696AA2" w:rsidRDefault="00696AA2" w:rsidP="00696AA2">
            <w:pPr>
              <w:rPr>
                <w:sz w:val="20"/>
                <w:szCs w:val="20"/>
              </w:rPr>
            </w:pPr>
            <w:r w:rsidRPr="00696AA2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72A2DAD0" w14:textId="3372DF13" w:rsidR="00696AA2" w:rsidRPr="00696AA2" w:rsidRDefault="00696AA2" w:rsidP="00696AA2">
            <w:pPr>
              <w:pStyle w:val="Docnumber"/>
            </w:pPr>
            <w:r>
              <w:t>SG20-LS34</w:t>
            </w:r>
          </w:p>
        </w:tc>
      </w:tr>
      <w:tr w:rsidR="00696AA2" w:rsidRPr="00696AA2" w14:paraId="15BDD7A9" w14:textId="77777777" w:rsidTr="00696AA2">
        <w:trPr>
          <w:cantSplit/>
        </w:trPr>
        <w:tc>
          <w:tcPr>
            <w:tcW w:w="1104" w:type="dxa"/>
            <w:vMerge/>
          </w:tcPr>
          <w:p w14:paraId="67B55B80" w14:textId="77777777" w:rsidR="00696AA2" w:rsidRPr="00696AA2" w:rsidRDefault="00696AA2" w:rsidP="00696AA2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338421FB" w14:textId="77777777" w:rsidR="00696AA2" w:rsidRPr="00696AA2" w:rsidRDefault="00696AA2" w:rsidP="00696AA2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6F1863E9" w14:textId="68CD9FA8" w:rsidR="00696AA2" w:rsidRPr="00696AA2" w:rsidRDefault="00696AA2" w:rsidP="00696AA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2"/>
      <w:tr w:rsidR="00696AA2" w:rsidRPr="00696AA2" w14:paraId="43B1E5E1" w14:textId="77777777" w:rsidTr="00696AA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F07252B" w14:textId="77777777" w:rsidR="00696AA2" w:rsidRPr="00696AA2" w:rsidRDefault="00696AA2" w:rsidP="00696AA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4029B3FE" w14:textId="77777777" w:rsidR="00696AA2" w:rsidRPr="00696AA2" w:rsidRDefault="00696AA2" w:rsidP="00696AA2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AEAFB28" w14:textId="77777777" w:rsidR="00696AA2" w:rsidRPr="00696AA2" w:rsidRDefault="00696AA2" w:rsidP="00696AA2">
            <w:pPr>
              <w:jc w:val="right"/>
              <w:rPr>
                <w:b/>
                <w:bCs/>
                <w:sz w:val="28"/>
                <w:szCs w:val="28"/>
              </w:rPr>
            </w:pPr>
            <w:r w:rsidRPr="00696AA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96AA2" w:rsidRPr="009879AE" w14:paraId="762B7E50" w14:textId="77777777" w:rsidTr="00696AA2">
        <w:trPr>
          <w:cantSplit/>
        </w:trPr>
        <w:tc>
          <w:tcPr>
            <w:tcW w:w="1545" w:type="dxa"/>
            <w:gridSpan w:val="2"/>
          </w:tcPr>
          <w:p w14:paraId="1ACCB2FF" w14:textId="77777777" w:rsidR="00696AA2" w:rsidRPr="009879AE" w:rsidRDefault="00696AA2" w:rsidP="00696AA2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9879A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39FB9457" w14:textId="58E4BD15" w:rsidR="00696AA2" w:rsidRPr="009879AE" w:rsidRDefault="00696AA2" w:rsidP="00696AA2">
            <w:r w:rsidRPr="009879AE">
              <w:t>2/20</w:t>
            </w:r>
          </w:p>
        </w:tc>
        <w:tc>
          <w:tcPr>
            <w:tcW w:w="4184" w:type="dxa"/>
          </w:tcPr>
          <w:p w14:paraId="03768DD3" w14:textId="5A36BF05" w:rsidR="00696AA2" w:rsidRPr="009879AE" w:rsidRDefault="00696AA2" w:rsidP="00696AA2">
            <w:pPr>
              <w:jc w:val="right"/>
            </w:pPr>
            <w:r w:rsidRPr="009879AE">
              <w:t>Geneva, 15–24 January 2025</w:t>
            </w:r>
          </w:p>
        </w:tc>
      </w:tr>
      <w:tr w:rsidR="00696AA2" w:rsidRPr="009879AE" w14:paraId="0D526B8F" w14:textId="77777777" w:rsidTr="00696AA2">
        <w:trPr>
          <w:cantSplit/>
        </w:trPr>
        <w:tc>
          <w:tcPr>
            <w:tcW w:w="9639" w:type="dxa"/>
            <w:gridSpan w:val="7"/>
          </w:tcPr>
          <w:p w14:paraId="7D99B8C5" w14:textId="7DA2E07E" w:rsidR="00696AA2" w:rsidRPr="009879AE" w:rsidRDefault="00696AA2" w:rsidP="00696AA2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9879AE">
              <w:rPr>
                <w:b/>
                <w:bCs/>
              </w:rPr>
              <w:t>Ref.: SG20-TD365</w:t>
            </w:r>
          </w:p>
        </w:tc>
      </w:tr>
      <w:tr w:rsidR="00696AA2" w:rsidRPr="009879AE" w14:paraId="448A07A6" w14:textId="77777777" w:rsidTr="00696AA2">
        <w:trPr>
          <w:cantSplit/>
        </w:trPr>
        <w:tc>
          <w:tcPr>
            <w:tcW w:w="1545" w:type="dxa"/>
            <w:gridSpan w:val="2"/>
          </w:tcPr>
          <w:p w14:paraId="2DF50885" w14:textId="77777777" w:rsidR="00696AA2" w:rsidRPr="009879AE" w:rsidRDefault="00696AA2" w:rsidP="00696AA2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9879A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2C54994E" w14:textId="014B0E58" w:rsidR="00696AA2" w:rsidRPr="009879AE" w:rsidRDefault="00696AA2" w:rsidP="00696AA2">
            <w:r w:rsidRPr="009879AE">
              <w:t>ITU-T Study Group 20</w:t>
            </w:r>
          </w:p>
        </w:tc>
      </w:tr>
      <w:tr w:rsidR="00696AA2" w:rsidRPr="009879AE" w14:paraId="57B79FE2" w14:textId="77777777" w:rsidTr="00696AA2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E543BA0" w14:textId="77777777" w:rsidR="00696AA2" w:rsidRPr="009879AE" w:rsidRDefault="00696AA2" w:rsidP="00696AA2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9879A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00805E8B" w14:textId="5019719B" w:rsidR="00696AA2" w:rsidRPr="009879AE" w:rsidRDefault="00696AA2" w:rsidP="00696AA2">
            <w:r w:rsidRPr="009879AE">
              <w:t xml:space="preserve">LS on information about agreement of draft Technical Report ITU-T </w:t>
            </w:r>
            <w:proofErr w:type="spellStart"/>
            <w:r w:rsidRPr="009879AE">
              <w:t>YSTR.Ambient</w:t>
            </w:r>
            <w:proofErr w:type="spellEnd"/>
            <w:r w:rsidRPr="009879AE">
              <w:t>-IoT “</w:t>
            </w:r>
            <w:r w:rsidR="009879AE" w:rsidRPr="009879AE">
              <w:t>Analysis on requirements and use cases of ambient power-enabled IoT</w:t>
            </w:r>
            <w:r w:rsidRPr="009879AE">
              <w:t xml:space="preserve">” and initiation of new draft Recommendation ITU-T </w:t>
            </w:r>
            <w:proofErr w:type="spellStart"/>
            <w:r w:rsidRPr="009879AE">
              <w:t>Y.Ambient</w:t>
            </w:r>
            <w:proofErr w:type="spellEnd"/>
            <w:r w:rsidRPr="009879AE">
              <w:t>-IoT “Requirements and capabilities of Ambient power-enabled Internet of Things”</w:t>
            </w:r>
          </w:p>
        </w:tc>
      </w:tr>
      <w:bookmarkEnd w:id="1"/>
      <w:bookmarkEnd w:id="7"/>
      <w:tr w:rsidR="007E63F3" w:rsidRPr="009879AE" w14:paraId="5D5D1233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FF24C12" w14:textId="77777777" w:rsidR="007E63F3" w:rsidRPr="009879AE" w:rsidRDefault="000D67B2">
            <w:pPr>
              <w:jc w:val="center"/>
              <w:rPr>
                <w:b/>
              </w:rPr>
            </w:pPr>
            <w:r w:rsidRPr="009879AE">
              <w:rPr>
                <w:b/>
              </w:rPr>
              <w:t>LIAISON STATEMENT</w:t>
            </w:r>
          </w:p>
        </w:tc>
      </w:tr>
      <w:tr w:rsidR="007E63F3" w:rsidRPr="009879AE" w14:paraId="7441117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56900931" w14:textId="77777777" w:rsidR="007E63F3" w:rsidRPr="009879AE" w:rsidRDefault="000D67B2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6EBD6E65" w14:textId="77777777" w:rsidR="007E63F3" w:rsidRPr="009879AE" w:rsidRDefault="000D67B2">
            <w:r w:rsidRPr="009879AE">
              <w:t>-</w:t>
            </w:r>
          </w:p>
        </w:tc>
      </w:tr>
      <w:tr w:rsidR="007E63F3" w:rsidRPr="009879AE" w14:paraId="71247BF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7F4847AA" w14:textId="77777777" w:rsidR="007E63F3" w:rsidRPr="009879AE" w:rsidRDefault="000D67B2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12F23694" w14:textId="77777777" w:rsidR="007E63F3" w:rsidRPr="009879AE" w:rsidRDefault="007743A0">
            <w:r w:rsidRPr="009879AE">
              <w:rPr>
                <w:lang w:val="en-US"/>
              </w:rPr>
              <w:t xml:space="preserve">ISO/IEC JTC1/SC31, GS1 </w:t>
            </w:r>
            <w:proofErr w:type="spellStart"/>
            <w:r w:rsidRPr="009879AE">
              <w:rPr>
                <w:lang w:val="en-US"/>
              </w:rPr>
              <w:t>EPCglobal</w:t>
            </w:r>
            <w:proofErr w:type="spellEnd"/>
            <w:r w:rsidRPr="009879AE">
              <w:rPr>
                <w:lang w:val="en-US"/>
              </w:rPr>
              <w:t xml:space="preserve">, 3GPP SA, 3GPP </w:t>
            </w:r>
            <w:r w:rsidRPr="009879AE">
              <w:rPr>
                <w:lang w:val="en-US" w:eastAsia="zh-CN"/>
              </w:rPr>
              <w:t xml:space="preserve">RAN, </w:t>
            </w:r>
            <w:r w:rsidRPr="009879AE">
              <w:rPr>
                <w:lang w:val="en-US"/>
              </w:rPr>
              <w:t>IEEE 802.11 Ambient Power (AMP) TIG/SG</w:t>
            </w:r>
          </w:p>
        </w:tc>
      </w:tr>
      <w:tr w:rsidR="007E63F3" w:rsidRPr="009879AE" w14:paraId="464E1EA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1FB3C4E3" w14:textId="77777777" w:rsidR="007E63F3" w:rsidRPr="009879AE" w:rsidRDefault="000D67B2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4E950783" w14:textId="7481AC66" w:rsidR="007E63F3" w:rsidRPr="009879AE" w:rsidRDefault="000D67B2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ITU-T Study Group 2</w:t>
            </w:r>
            <w:r w:rsidRPr="009879AE">
              <w:rPr>
                <w:b/>
                <w:bCs/>
                <w:lang w:val="en-US"/>
              </w:rPr>
              <w:t>0</w:t>
            </w:r>
            <w:r w:rsidRPr="009879AE">
              <w:rPr>
                <w:b/>
                <w:bCs/>
              </w:rPr>
              <w:t xml:space="preserve"> meeting (Geneva, 24 January 2025)</w:t>
            </w:r>
          </w:p>
        </w:tc>
      </w:tr>
      <w:tr w:rsidR="007E63F3" w:rsidRPr="009879AE" w14:paraId="48AC7D3E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  <w:tcBorders>
              <w:bottom w:val="single" w:sz="12" w:space="0" w:color="auto"/>
            </w:tcBorders>
          </w:tcPr>
          <w:p w14:paraId="3DF9F1DC" w14:textId="77777777" w:rsidR="007E63F3" w:rsidRPr="009879AE" w:rsidRDefault="000D67B2">
            <w:r w:rsidRPr="009879AE"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38C069ED" w14:textId="77777777" w:rsidR="007E63F3" w:rsidRPr="009879AE" w:rsidRDefault="000D67B2">
            <w:r w:rsidRPr="009879AE">
              <w:t>N/A</w:t>
            </w:r>
          </w:p>
        </w:tc>
      </w:tr>
      <w:tr w:rsidR="00181AC2" w:rsidRPr="009879AE" w14:paraId="51CA2505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41B2CE1" w14:textId="77777777" w:rsidR="00181AC2" w:rsidRPr="009879AE" w:rsidRDefault="00181AC2" w:rsidP="00181AC2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Contact:</w:t>
            </w:r>
          </w:p>
          <w:p w14:paraId="0F2FFDBE" w14:textId="77777777" w:rsidR="00181AC2" w:rsidRPr="009879AE" w:rsidRDefault="00181AC2">
            <w:pPr>
              <w:rPr>
                <w:b/>
                <w:bCs/>
              </w:rPr>
            </w:pP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F2622C3" w14:textId="4C673BDA" w:rsidR="00181AC2" w:rsidRPr="009879AE" w:rsidRDefault="00000000" w:rsidP="00181AC2">
            <w:sdt>
              <w:sdtPr>
                <w:alias w:val="ContactNameOrgCountry"/>
                <w:tag w:val="ContactNameOrgCountry"/>
                <w:id w:val="1215855006"/>
                <w:placeholder>
                  <w:docPart w:val="3474882EEEA84E5AA6DD6B32FA42E0A1"/>
                </w:placeholder>
                <w:text w:multiLine="1"/>
              </w:sdtPr>
              <w:sdtContent>
                <w:proofErr w:type="spellStart"/>
                <w:r w:rsidR="00181AC2" w:rsidRPr="00181AC2">
                  <w:t>Hyoung</w:t>
                </w:r>
                <w:proofErr w:type="spellEnd"/>
                <w:r w:rsidR="00181AC2" w:rsidRPr="00181AC2">
                  <w:t xml:space="preserve"> Jun Kim</w:t>
                </w:r>
                <w:r w:rsidR="00181AC2">
                  <w:br/>
                </w:r>
                <w:r w:rsidR="00181AC2" w:rsidRPr="00181AC2">
                  <w:t>Study Group 20 Chair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280E648" w14:textId="77777777" w:rsidR="00181AC2" w:rsidRPr="009879AE" w:rsidRDefault="00181AC2" w:rsidP="00181AC2">
            <w:pPr>
              <w:tabs>
                <w:tab w:val="left" w:pos="794"/>
              </w:tabs>
              <w:rPr>
                <w:lang w:val="de-DE"/>
              </w:rPr>
            </w:pPr>
            <w:r w:rsidRPr="009879AE">
              <w:rPr>
                <w:lang w:val="de-DE"/>
              </w:rPr>
              <w:t xml:space="preserve">Tel: </w:t>
            </w:r>
            <w:r w:rsidRPr="009879AE">
              <w:rPr>
                <w:lang w:val="de-DE"/>
              </w:rPr>
              <w:tab/>
              <w:t>+82 428606576</w:t>
            </w:r>
          </w:p>
          <w:p w14:paraId="35106A48" w14:textId="660F29FA" w:rsidR="00181AC2" w:rsidRPr="009879AE" w:rsidRDefault="00181AC2" w:rsidP="00181AC2">
            <w:pPr>
              <w:tabs>
                <w:tab w:val="left" w:pos="794"/>
              </w:tabs>
              <w:rPr>
                <w:lang w:val="de-DE"/>
              </w:rPr>
            </w:pPr>
            <w:r w:rsidRPr="009879AE">
              <w:rPr>
                <w:lang w:val="de-DE"/>
              </w:rPr>
              <w:t xml:space="preserve">E-mail: </w:t>
            </w:r>
            <w:hyperlink r:id="rId8" w:history="1">
              <w:r w:rsidRPr="009879AE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7743A0" w:rsidRPr="009879AE" w14:paraId="16F062C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BD7A4F0" w14:textId="77777777" w:rsidR="007743A0" w:rsidRPr="009879AE" w:rsidRDefault="007743A0" w:rsidP="007743A0">
            <w:pPr>
              <w:rPr>
                <w:rFonts w:eastAsiaTheme="minorEastAsia"/>
                <w:b/>
                <w:bCs/>
                <w:lang w:eastAsia="ja-JP"/>
              </w:rPr>
            </w:pPr>
            <w:r w:rsidRPr="009879AE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ADF64BB" w14:textId="644A5AB7" w:rsidR="007743A0" w:rsidRPr="009879AE" w:rsidRDefault="00000000" w:rsidP="00D048BF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606720701"/>
                <w:placeholder>
                  <w:docPart w:val="AFE30479EF3E475E8FA28D54086DFC3C"/>
                </w:placeholder>
                <w:text w:multiLine="1"/>
              </w:sdtPr>
              <w:sdtContent>
                <w:r w:rsidR="00D048BF" w:rsidRPr="009879AE">
                  <w:rPr>
                    <w:lang w:val="en-US"/>
                  </w:rPr>
                  <w:t xml:space="preserve">Marco </w:t>
                </w:r>
                <w:proofErr w:type="spellStart"/>
                <w:r w:rsidR="00D048BF" w:rsidRPr="009879AE">
                  <w:rPr>
                    <w:lang w:val="en-US"/>
                  </w:rPr>
                  <w:t>Carugi</w:t>
                </w:r>
                <w:proofErr w:type="spellEnd"/>
                <w:r w:rsidR="00D048BF" w:rsidRPr="009879AE">
                  <w:rPr>
                    <w:lang w:val="en-US"/>
                  </w:rPr>
                  <w:br/>
                  <w:t>Q2/20 Rapporteur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280FBC" w14:textId="77777777" w:rsidR="007743A0" w:rsidRPr="009879AE" w:rsidRDefault="007743A0" w:rsidP="007743A0">
            <w:pPr>
              <w:rPr>
                <w:lang w:val="pt-BR"/>
              </w:rPr>
            </w:pPr>
            <w:r w:rsidRPr="009879AE">
              <w:rPr>
                <w:lang w:val="pt-BR"/>
              </w:rPr>
              <w:t xml:space="preserve">Tel: </w:t>
            </w:r>
            <w:r w:rsidRPr="009879AE">
              <w:rPr>
                <w:lang w:val="pt-BR"/>
              </w:rPr>
              <w:tab/>
              <w:t>+33 6 64047454</w:t>
            </w:r>
            <w:r w:rsidRPr="009879AE">
              <w:rPr>
                <w:lang w:val="pt-BR"/>
              </w:rPr>
              <w:br/>
              <w:t xml:space="preserve">E-mail: </w:t>
            </w:r>
            <w:r w:rsidR="00000000">
              <w:fldChar w:fldCharType="begin"/>
            </w:r>
            <w:r w:rsidR="00000000">
              <w:instrText>HYPERLINK "mailto:marco.carugi@gmail.com"</w:instrText>
            </w:r>
            <w:r w:rsidR="00000000">
              <w:fldChar w:fldCharType="separate"/>
            </w:r>
            <w:r w:rsidRPr="009879AE">
              <w:rPr>
                <w:rStyle w:val="Hyperlink"/>
                <w:lang w:val="pt-BR"/>
              </w:rPr>
              <w:t>marco.carugi@gmail.com</w:t>
            </w:r>
            <w:r w:rsidR="00000000">
              <w:rPr>
                <w:rStyle w:val="Hyperlink"/>
                <w:lang w:val="pt-BR"/>
              </w:rPr>
              <w:fldChar w:fldCharType="end"/>
            </w:r>
          </w:p>
        </w:tc>
      </w:tr>
    </w:tbl>
    <w:p w14:paraId="1F0B6BEE" w14:textId="77777777" w:rsidR="007E63F3" w:rsidRPr="009879AE" w:rsidRDefault="007E63F3">
      <w:pPr>
        <w:rPr>
          <w:lang w:val="de-DE"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7E63F3" w:rsidRPr="009879AE" w14:paraId="6209954F" w14:textId="77777777">
        <w:trPr>
          <w:cantSplit/>
        </w:trPr>
        <w:tc>
          <w:tcPr>
            <w:tcW w:w="1588" w:type="dxa"/>
          </w:tcPr>
          <w:p w14:paraId="14383CF1" w14:textId="77777777" w:rsidR="007E63F3" w:rsidRPr="009879AE" w:rsidRDefault="000D67B2">
            <w:pPr>
              <w:rPr>
                <w:b/>
                <w:bCs/>
              </w:rPr>
            </w:pPr>
            <w:r w:rsidRPr="009879AE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C8694DC" w14:textId="278A5F11" w:rsidR="007E63F3" w:rsidRPr="009879AE" w:rsidRDefault="000D67B2">
            <w:pPr>
              <w:pStyle w:val="TSBHeaderSummary"/>
              <w:rPr>
                <w:highlight w:val="yellow"/>
                <w:lang w:val="en-US" w:eastAsia="zh-CN"/>
              </w:rPr>
            </w:pPr>
            <w:r w:rsidRPr="009879AE">
              <w:t xml:space="preserve">This </w:t>
            </w:r>
            <w:r w:rsidRPr="009879AE">
              <w:rPr>
                <w:lang w:val="en-US" w:eastAsia="zh-CN"/>
              </w:rPr>
              <w:t>liaison statement</w:t>
            </w:r>
            <w:r w:rsidRPr="009879AE">
              <w:t xml:space="preserve"> informs </w:t>
            </w:r>
            <w:r w:rsidR="007743A0" w:rsidRPr="009879AE">
              <w:rPr>
                <w:lang w:val="en-US"/>
              </w:rPr>
              <w:t xml:space="preserve">ISO/IEC JTC1/SC31, GS1 </w:t>
            </w:r>
            <w:proofErr w:type="spellStart"/>
            <w:r w:rsidR="007743A0" w:rsidRPr="009879AE">
              <w:rPr>
                <w:lang w:val="en-US"/>
              </w:rPr>
              <w:t>EPCglobal</w:t>
            </w:r>
            <w:proofErr w:type="spellEnd"/>
            <w:r w:rsidR="007743A0" w:rsidRPr="009879AE">
              <w:rPr>
                <w:lang w:val="en-US"/>
              </w:rPr>
              <w:t xml:space="preserve">, 3GPP SA, 3GPP </w:t>
            </w:r>
            <w:r w:rsidR="007743A0" w:rsidRPr="009879AE">
              <w:rPr>
                <w:lang w:val="en-US" w:eastAsia="zh-CN"/>
              </w:rPr>
              <w:t xml:space="preserve">RAN, </w:t>
            </w:r>
            <w:r w:rsidR="007743A0" w:rsidRPr="009879AE">
              <w:rPr>
                <w:lang w:val="en-US"/>
              </w:rPr>
              <w:t>IEEE 802.11 Ambient Power (AMP) TIG/SG</w:t>
            </w:r>
            <w:r w:rsidRPr="009879AE">
              <w:rPr>
                <w:lang w:val="en-US" w:eastAsia="zh-CN"/>
              </w:rPr>
              <w:t xml:space="preserve"> </w:t>
            </w:r>
            <w:r w:rsidRPr="009879AE">
              <w:rPr>
                <w:lang w:eastAsia="ja-JP"/>
              </w:rPr>
              <w:t>on</w:t>
            </w:r>
            <w:r w:rsidR="00C32B3A" w:rsidRPr="009879AE">
              <w:rPr>
                <w:lang w:eastAsia="ja-JP"/>
              </w:rPr>
              <w:t xml:space="preserve"> </w:t>
            </w:r>
            <w:r w:rsidR="00B429FA" w:rsidRPr="009879AE">
              <w:rPr>
                <w:lang w:eastAsia="ja-JP"/>
              </w:rPr>
              <w:t xml:space="preserve">the </w:t>
            </w:r>
            <w:r w:rsidR="00C32B3A" w:rsidRPr="009879AE">
              <w:t xml:space="preserve">agreement of draft Technical Report ITU-T </w:t>
            </w:r>
            <w:proofErr w:type="spellStart"/>
            <w:r w:rsidR="00C32B3A" w:rsidRPr="009879AE">
              <w:t>YSTR.Ambient</w:t>
            </w:r>
            <w:proofErr w:type="spellEnd"/>
            <w:r w:rsidR="009879AE" w:rsidRPr="009879AE">
              <w:t xml:space="preserve"> </w:t>
            </w:r>
            <w:r w:rsidR="00C32B3A" w:rsidRPr="009879AE">
              <w:t>IoT “</w:t>
            </w:r>
            <w:r w:rsidR="009879AE" w:rsidRPr="009879AE">
              <w:t>Analysis on requirements and use cases of ambient power-enabled IoT</w:t>
            </w:r>
            <w:r w:rsidR="00C32B3A" w:rsidRPr="009879AE">
              <w:t xml:space="preserve">” and </w:t>
            </w:r>
            <w:r w:rsidR="00D048BF" w:rsidRPr="009879AE">
              <w:t xml:space="preserve">the </w:t>
            </w:r>
            <w:r w:rsidR="00C32B3A" w:rsidRPr="009879AE">
              <w:t xml:space="preserve">initiation of </w:t>
            </w:r>
            <w:r w:rsidR="00C32B3A" w:rsidRPr="009879AE">
              <w:rPr>
                <w:lang w:eastAsia="ja-JP"/>
              </w:rPr>
              <w:t xml:space="preserve">new </w:t>
            </w:r>
            <w:r w:rsidRPr="009879AE">
              <w:t xml:space="preserve">Draft Recommendation </w:t>
            </w:r>
            <w:r w:rsidR="007743A0" w:rsidRPr="009879AE">
              <w:t xml:space="preserve">ITU-T </w:t>
            </w:r>
            <w:proofErr w:type="spellStart"/>
            <w:r w:rsidR="007743A0" w:rsidRPr="009879AE">
              <w:t>Y.Ambient</w:t>
            </w:r>
            <w:proofErr w:type="spellEnd"/>
            <w:r w:rsidR="009879AE" w:rsidRPr="009879AE">
              <w:t xml:space="preserve"> </w:t>
            </w:r>
            <w:r w:rsidR="007743A0" w:rsidRPr="009879AE">
              <w:t>IoT “</w:t>
            </w:r>
            <w:r w:rsidR="009879AE" w:rsidRPr="009879AE">
              <w:rPr>
                <w:rFonts w:eastAsia="Malgun Gothic"/>
                <w:lang w:eastAsia="ko-KR"/>
              </w:rPr>
              <w:t>Requirements and capabilities of ambient power-enabled Internet of Things</w:t>
            </w:r>
            <w:r w:rsidR="007743A0" w:rsidRPr="009879AE">
              <w:t>”</w:t>
            </w:r>
            <w:r w:rsidRPr="009879AE">
              <w:rPr>
                <w:lang w:val="en-US" w:eastAsia="zh-CN"/>
              </w:rPr>
              <w:t xml:space="preserve"> </w:t>
            </w:r>
            <w:r w:rsidRPr="009879AE">
              <w:rPr>
                <w:lang w:eastAsia="zh-CN"/>
              </w:rPr>
              <w:t xml:space="preserve"> in </w:t>
            </w:r>
            <w:r w:rsidR="00D048BF" w:rsidRPr="009879AE">
              <w:rPr>
                <w:lang w:eastAsia="zh-CN"/>
              </w:rPr>
              <w:t xml:space="preserve">the </w:t>
            </w:r>
            <w:r w:rsidRPr="009879AE">
              <w:rPr>
                <w:lang w:eastAsia="zh-CN"/>
              </w:rPr>
              <w:t>ITU-T SG20 Q</w:t>
            </w:r>
            <w:r w:rsidR="007743A0" w:rsidRPr="009879AE">
              <w:rPr>
                <w:lang w:eastAsia="zh-CN"/>
              </w:rPr>
              <w:t>2</w:t>
            </w:r>
            <w:r w:rsidRPr="009879AE">
              <w:rPr>
                <w:lang w:eastAsia="zh-CN"/>
              </w:rPr>
              <w:t>/20 meeting (Geneva, 15</w:t>
            </w:r>
            <w:r w:rsidR="00D048BF" w:rsidRPr="009879AE">
              <w:rPr>
                <w:lang w:eastAsia="zh-CN"/>
              </w:rPr>
              <w:t>–</w:t>
            </w:r>
            <w:r w:rsidRPr="009879AE">
              <w:rPr>
                <w:lang w:eastAsia="zh-CN"/>
              </w:rPr>
              <w:t>24 January 2025).</w:t>
            </w:r>
          </w:p>
        </w:tc>
      </w:tr>
    </w:tbl>
    <w:p w14:paraId="51F8D036" w14:textId="07DBB05C" w:rsidR="00C32B3A" w:rsidRPr="009879AE" w:rsidRDefault="00C32B3A" w:rsidP="00696AA2">
      <w:pPr>
        <w:spacing w:before="240"/>
        <w:rPr>
          <w:rFonts w:eastAsia="MS Mincho"/>
          <w:lang w:val="en-US"/>
        </w:rPr>
      </w:pPr>
      <w:r w:rsidRPr="009879AE">
        <w:rPr>
          <w:bCs/>
        </w:rPr>
        <w:t>ITU-T Study Group 20 would like to infor</w:t>
      </w:r>
      <w:r w:rsidRPr="009879AE">
        <w:rPr>
          <w:bCs/>
          <w:lang w:eastAsia="zh-CN"/>
        </w:rPr>
        <w:t xml:space="preserve">m </w:t>
      </w:r>
      <w:r w:rsidRPr="009879AE">
        <w:rPr>
          <w:lang w:val="en-US"/>
        </w:rPr>
        <w:t xml:space="preserve">you about the </w:t>
      </w:r>
      <w:r w:rsidRPr="009879AE">
        <w:t xml:space="preserve">agreement of </w:t>
      </w:r>
      <w:hyperlink r:id="rId9" w:history="1">
        <w:r w:rsidRPr="009879AE">
          <w:rPr>
            <w:rStyle w:val="Hyperlink"/>
          </w:rPr>
          <w:t xml:space="preserve">draft Technical Report ITU-T </w:t>
        </w:r>
        <w:proofErr w:type="spellStart"/>
        <w:r w:rsidRPr="009879AE">
          <w:rPr>
            <w:rStyle w:val="Hyperlink"/>
          </w:rPr>
          <w:t>YSTR.Ambient</w:t>
        </w:r>
        <w:proofErr w:type="spellEnd"/>
        <w:r w:rsidR="009879AE" w:rsidRPr="009879AE">
          <w:rPr>
            <w:rStyle w:val="Hyperlink"/>
          </w:rPr>
          <w:t xml:space="preserve"> </w:t>
        </w:r>
        <w:r w:rsidRPr="009879AE">
          <w:rPr>
            <w:rStyle w:val="Hyperlink"/>
          </w:rPr>
          <w:t>IoT</w:t>
        </w:r>
      </w:hyperlink>
      <w:r w:rsidRPr="009879AE">
        <w:t xml:space="preserve"> “</w:t>
      </w:r>
      <w:r w:rsidR="009879AE" w:rsidRPr="009879AE">
        <w:t>Analysis on requirements and use cases of ambient power-enabled IoT</w:t>
      </w:r>
      <w:r w:rsidRPr="009879AE">
        <w:t xml:space="preserve">” and the initiation of new </w:t>
      </w:r>
      <w:hyperlink r:id="rId10" w:history="1">
        <w:r w:rsidRPr="00220C21">
          <w:rPr>
            <w:rStyle w:val="Hyperlink"/>
          </w:rPr>
          <w:t xml:space="preserve">draft Recommendation ITU-T </w:t>
        </w:r>
        <w:proofErr w:type="spellStart"/>
        <w:r w:rsidRPr="00220C21">
          <w:rPr>
            <w:rStyle w:val="Hyperlink"/>
          </w:rPr>
          <w:t>Y.Ambient</w:t>
        </w:r>
        <w:proofErr w:type="spellEnd"/>
        <w:r w:rsidRPr="00220C21">
          <w:rPr>
            <w:rStyle w:val="Hyperlink"/>
          </w:rPr>
          <w:t>-IoT</w:t>
        </w:r>
      </w:hyperlink>
      <w:r w:rsidRPr="009879AE">
        <w:t xml:space="preserve"> “</w:t>
      </w:r>
      <w:r w:rsidR="009879AE" w:rsidRPr="009879AE">
        <w:t>Requirements and capabilities of ambient power-enabled Internet of Things</w:t>
      </w:r>
      <w:r w:rsidRPr="009879AE">
        <w:t xml:space="preserve">” </w:t>
      </w:r>
      <w:r w:rsidRPr="009879AE">
        <w:rPr>
          <w:lang w:val="en-US"/>
        </w:rPr>
        <w:t xml:space="preserve">at the </w:t>
      </w:r>
      <w:r w:rsidR="00696AA2" w:rsidRPr="009879AE">
        <w:rPr>
          <w:lang w:val="en-US"/>
        </w:rPr>
        <w:t xml:space="preserve">ITU-T </w:t>
      </w:r>
      <w:r w:rsidRPr="009879AE">
        <w:rPr>
          <w:lang w:val="en-US"/>
        </w:rPr>
        <w:t>Study Group 20 meeting, held in Geneva, 15</w:t>
      </w:r>
      <w:r w:rsidR="00D048BF" w:rsidRPr="009879AE">
        <w:rPr>
          <w:lang w:val="en-US"/>
        </w:rPr>
        <w:t>–</w:t>
      </w:r>
      <w:r w:rsidRPr="009879AE">
        <w:rPr>
          <w:lang w:val="en-US"/>
        </w:rPr>
        <w:t>24 January 2025.</w:t>
      </w:r>
    </w:p>
    <w:p w14:paraId="24B1EC4A" w14:textId="7EE71F98" w:rsidR="007743A0" w:rsidRPr="009879AE" w:rsidRDefault="00C32B3A" w:rsidP="00696AA2">
      <w:pPr>
        <w:tabs>
          <w:tab w:val="left" w:pos="1134"/>
          <w:tab w:val="left" w:pos="1871"/>
          <w:tab w:val="left" w:pos="2268"/>
        </w:tabs>
        <w:rPr>
          <w:rFonts w:eastAsiaTheme="minorEastAsia"/>
          <w:lang w:val="en-US" w:eastAsia="zh-CN"/>
        </w:rPr>
      </w:pPr>
      <w:r w:rsidRPr="009879AE">
        <w:rPr>
          <w:lang w:val="en-US" w:eastAsia="zh-CN"/>
        </w:rPr>
        <w:t xml:space="preserve">As far as the newly initiated </w:t>
      </w:r>
      <w:r w:rsidR="00B86188" w:rsidRPr="009879AE">
        <w:rPr>
          <w:lang w:val="en-US" w:eastAsia="zh-CN"/>
        </w:rPr>
        <w:t xml:space="preserve">draft Recommendation ITU-T </w:t>
      </w:r>
      <w:proofErr w:type="spellStart"/>
      <w:r w:rsidRPr="009879AE">
        <w:t>Y.Ambient</w:t>
      </w:r>
      <w:proofErr w:type="spellEnd"/>
      <w:r w:rsidRPr="009879AE">
        <w:t xml:space="preserve">-IoT, </w:t>
      </w:r>
      <w:r w:rsidRPr="009879AE">
        <w:rPr>
          <w:lang w:val="en-US" w:eastAsia="zh-CN"/>
        </w:rPr>
        <w:t>the</w:t>
      </w:r>
      <w:r w:rsidR="007743A0" w:rsidRPr="009879AE">
        <w:rPr>
          <w:lang w:val="en-US" w:eastAsia="zh-CN"/>
        </w:rPr>
        <w:t xml:space="preserve"> draft </w:t>
      </w:r>
      <w:r w:rsidR="007743A0" w:rsidRPr="009879AE">
        <w:t>Recommendation</w:t>
      </w:r>
      <w:r w:rsidR="007743A0" w:rsidRPr="009879AE">
        <w:rPr>
          <w:lang w:val="en-US" w:eastAsia="zh-CN"/>
        </w:rPr>
        <w:t xml:space="preserve"> specifies requirements and capabilities of ambient power-enabled Internet of Things, i</w:t>
      </w:r>
      <w:r w:rsidRPr="009879AE">
        <w:rPr>
          <w:lang w:val="en-US" w:eastAsia="zh-CN"/>
        </w:rPr>
        <w:t>n particular</w:t>
      </w:r>
      <w:r w:rsidR="007743A0" w:rsidRPr="009879AE">
        <w:rPr>
          <w:lang w:val="en-US" w:eastAsia="zh-CN"/>
        </w:rPr>
        <w:t>:</w:t>
      </w:r>
    </w:p>
    <w:p w14:paraId="3F83FBAF" w14:textId="77777777" w:rsidR="007743A0" w:rsidRPr="009879AE" w:rsidRDefault="007743A0" w:rsidP="00696AA2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9879AE">
        <w:rPr>
          <w:bCs/>
          <w:lang w:eastAsia="ko-KR"/>
        </w:rPr>
        <w:t xml:space="preserve">Characteristics of the Ambient-IoT </w:t>
      </w:r>
    </w:p>
    <w:p w14:paraId="455B3D18" w14:textId="77777777" w:rsidR="007743A0" w:rsidRPr="009879AE" w:rsidRDefault="007743A0" w:rsidP="00696AA2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9879AE">
        <w:rPr>
          <w:lang w:val="en-US" w:eastAsia="zh-CN"/>
        </w:rPr>
        <w:t xml:space="preserve">Requirements of the </w:t>
      </w:r>
      <w:bookmarkStart w:id="8" w:name="_Hlk177034972"/>
      <w:r w:rsidRPr="009879AE">
        <w:rPr>
          <w:bCs/>
          <w:lang w:eastAsia="ko-KR"/>
        </w:rPr>
        <w:t xml:space="preserve">Ambient-IoT </w:t>
      </w:r>
      <w:bookmarkEnd w:id="8"/>
    </w:p>
    <w:p w14:paraId="5843975C" w14:textId="77777777" w:rsidR="007743A0" w:rsidRPr="009879AE" w:rsidRDefault="007743A0" w:rsidP="00696AA2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9879AE">
        <w:rPr>
          <w:bCs/>
          <w:lang w:eastAsia="ko-KR"/>
        </w:rPr>
        <w:lastRenderedPageBreak/>
        <w:t>Capabilities of the Ambient-IoT</w:t>
      </w:r>
    </w:p>
    <w:p w14:paraId="341295DD" w14:textId="6BBAD62A" w:rsidR="007743A0" w:rsidRPr="009879AE" w:rsidRDefault="007743A0" w:rsidP="007743A0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zh-CN"/>
        </w:rPr>
      </w:pPr>
      <w:r w:rsidRPr="009879AE">
        <w:rPr>
          <w:bCs/>
          <w:lang w:eastAsia="ko-KR"/>
        </w:rPr>
        <w:t>Additionally, relevant use cases of ambient power-enabled IoT</w:t>
      </w:r>
      <w:r w:rsidRPr="009879AE">
        <w:rPr>
          <w:bCs/>
          <w:lang w:eastAsia="zh-CN"/>
        </w:rPr>
        <w:t xml:space="preserve"> are provided </w:t>
      </w:r>
      <w:r w:rsidRPr="009879AE">
        <w:rPr>
          <w:bCs/>
          <w:lang w:eastAsia="ko-KR"/>
        </w:rPr>
        <w:t xml:space="preserve">in </w:t>
      </w:r>
      <w:r w:rsidR="00D048BF" w:rsidRPr="009879AE">
        <w:rPr>
          <w:bCs/>
          <w:lang w:eastAsia="ko-KR"/>
        </w:rPr>
        <w:t xml:space="preserve">the </w:t>
      </w:r>
      <w:r w:rsidRPr="009879AE">
        <w:rPr>
          <w:bCs/>
          <w:lang w:eastAsia="zh-CN"/>
        </w:rPr>
        <w:t>Appendix</w:t>
      </w:r>
      <w:r w:rsidR="00B86188" w:rsidRPr="009879AE">
        <w:rPr>
          <w:bCs/>
          <w:lang w:eastAsia="zh-CN"/>
        </w:rPr>
        <w:t xml:space="preserve"> of </w:t>
      </w:r>
      <w:hyperlink r:id="rId11" w:history="1">
        <w:r w:rsidR="00696AA2" w:rsidRPr="009879AE">
          <w:rPr>
            <w:rStyle w:val="Hyperlink"/>
            <w:lang w:val="en-US" w:eastAsia="zh-CN"/>
          </w:rPr>
          <w:t>SG20-TD370</w:t>
        </w:r>
      </w:hyperlink>
      <w:r w:rsidRPr="009879AE">
        <w:rPr>
          <w:bCs/>
          <w:lang w:eastAsia="zh-CN"/>
        </w:rPr>
        <w:t xml:space="preserve">. </w:t>
      </w:r>
    </w:p>
    <w:p w14:paraId="114DBAC9" w14:textId="45A0931A" w:rsidR="008D690F" w:rsidRPr="009879AE" w:rsidRDefault="007743A0" w:rsidP="00C32B3A">
      <w:pPr>
        <w:tabs>
          <w:tab w:val="left" w:pos="1134"/>
          <w:tab w:val="left" w:pos="1871"/>
          <w:tab w:val="left" w:pos="2268"/>
        </w:tabs>
        <w:rPr>
          <w:rFonts w:eastAsiaTheme="minorEastAsia"/>
          <w:lang w:val="en-US" w:eastAsia="zh-CN"/>
        </w:rPr>
      </w:pPr>
      <w:r w:rsidRPr="009879AE">
        <w:rPr>
          <w:lang w:val="en-US" w:eastAsia="zh-CN"/>
        </w:rPr>
        <w:t xml:space="preserve">ITU-T </w:t>
      </w:r>
      <w:r w:rsidR="00D048BF" w:rsidRPr="009879AE">
        <w:rPr>
          <w:lang w:val="en-US" w:eastAsia="zh-CN"/>
        </w:rPr>
        <w:t xml:space="preserve">Study Group </w:t>
      </w:r>
      <w:r w:rsidRPr="009879AE">
        <w:rPr>
          <w:lang w:val="en-US" w:eastAsia="zh-CN"/>
        </w:rPr>
        <w:t xml:space="preserve">20 would appreciate receiving </w:t>
      </w:r>
      <w:r w:rsidR="00C32B3A" w:rsidRPr="009879AE">
        <w:rPr>
          <w:lang w:val="en-US" w:eastAsia="zh-CN"/>
        </w:rPr>
        <w:t xml:space="preserve">updated </w:t>
      </w:r>
      <w:r w:rsidRPr="009879AE">
        <w:rPr>
          <w:lang w:val="en-US" w:eastAsia="zh-CN"/>
        </w:rPr>
        <w:t xml:space="preserve">relevant information concerning your activities related to ambient power-enabled Internet of Things and also welcomes collaboration on </w:t>
      </w:r>
      <w:r w:rsidR="00C32B3A" w:rsidRPr="009879AE">
        <w:rPr>
          <w:lang w:val="en-US" w:eastAsia="zh-CN"/>
        </w:rPr>
        <w:t xml:space="preserve">the newly initiated </w:t>
      </w:r>
      <w:proofErr w:type="spellStart"/>
      <w:r w:rsidR="00C32B3A" w:rsidRPr="009879AE">
        <w:t>Y.Ambient</w:t>
      </w:r>
      <w:proofErr w:type="spellEnd"/>
      <w:r w:rsidR="00C32B3A" w:rsidRPr="009879AE">
        <w:t>-IoT</w:t>
      </w:r>
      <w:r w:rsidRPr="009879AE">
        <w:rPr>
          <w:lang w:val="en-US" w:eastAsia="zh-CN"/>
        </w:rPr>
        <w:t xml:space="preserve">study.  </w:t>
      </w:r>
    </w:p>
    <w:p w14:paraId="11926090" w14:textId="77777777" w:rsidR="007E63F3" w:rsidRPr="009879AE" w:rsidRDefault="000D67B2">
      <w:pPr>
        <w:rPr>
          <w:lang w:val="en-US" w:eastAsia="zh-CN"/>
        </w:rPr>
      </w:pPr>
      <w:r w:rsidRPr="009879AE">
        <w:rPr>
          <w:b/>
          <w:bCs/>
          <w:lang w:val="en-US" w:eastAsia="zh-CN"/>
        </w:rPr>
        <w:t xml:space="preserve">Attachments: </w:t>
      </w:r>
    </w:p>
    <w:p w14:paraId="0CC0557A" w14:textId="3CD60320" w:rsidR="00C32B3A" w:rsidRPr="009879AE" w:rsidRDefault="00000000" w:rsidP="00696AA2">
      <w:pPr>
        <w:pStyle w:val="ListParagraph"/>
        <w:numPr>
          <w:ilvl w:val="0"/>
          <w:numId w:val="4"/>
        </w:numPr>
        <w:rPr>
          <w:lang w:val="en-US" w:eastAsia="zh-CN"/>
        </w:rPr>
      </w:pPr>
      <w:hyperlink r:id="rId12" w:history="1">
        <w:r w:rsidR="00C32B3A" w:rsidRPr="009879AE">
          <w:rPr>
            <w:rStyle w:val="Hyperlink"/>
            <w:lang w:val="en-US" w:eastAsia="zh-CN"/>
          </w:rPr>
          <w:t>SG20-TD278-R1</w:t>
        </w:r>
      </w:hyperlink>
      <w:r w:rsidR="00C32B3A" w:rsidRPr="009879AE">
        <w:rPr>
          <w:lang w:val="en-US" w:eastAsia="zh-CN"/>
        </w:rPr>
        <w:t xml:space="preserve"> </w:t>
      </w:r>
      <w:r w:rsidR="00696AA2" w:rsidRPr="009879AE">
        <w:rPr>
          <w:lang w:val="en-US" w:eastAsia="zh-CN"/>
        </w:rPr>
        <w:t>“</w:t>
      </w:r>
      <w:r w:rsidR="00696AA2" w:rsidRPr="009879AE">
        <w:t xml:space="preserve">Output text of draft Technical Report ITU-T </w:t>
      </w:r>
      <w:proofErr w:type="spellStart"/>
      <w:r w:rsidR="00696AA2" w:rsidRPr="009879AE">
        <w:t>YSTR.Ambient</w:t>
      </w:r>
      <w:proofErr w:type="spellEnd"/>
      <w:r w:rsidR="00696AA2" w:rsidRPr="009879AE">
        <w:t>-IoT, "Analysis on requirements and use cases of ambient power-enabled IoT", Q2/20 meeting (Geneva, 15-24 January 2025)”</w:t>
      </w:r>
    </w:p>
    <w:p w14:paraId="10FA9878" w14:textId="4CD11D4C" w:rsidR="00696AA2" w:rsidRPr="009879AE" w:rsidRDefault="00000000" w:rsidP="00696AA2">
      <w:pPr>
        <w:pStyle w:val="ListParagraph"/>
        <w:numPr>
          <w:ilvl w:val="0"/>
          <w:numId w:val="4"/>
        </w:numPr>
        <w:rPr>
          <w:lang w:val="en-US" w:eastAsia="zh-CN"/>
        </w:rPr>
      </w:pPr>
      <w:hyperlink r:id="rId13" w:history="1">
        <w:r w:rsidR="000D67B2" w:rsidRPr="009879AE">
          <w:rPr>
            <w:rStyle w:val="Hyperlink"/>
            <w:lang w:val="en-US" w:eastAsia="zh-CN"/>
          </w:rPr>
          <w:t>SG20-TD</w:t>
        </w:r>
        <w:r w:rsidR="00696AA2" w:rsidRPr="009879AE">
          <w:rPr>
            <w:rStyle w:val="Hyperlink"/>
            <w:lang w:val="en-US" w:eastAsia="zh-CN"/>
          </w:rPr>
          <w:t>369</w:t>
        </w:r>
      </w:hyperlink>
      <w:r w:rsidR="00696AA2" w:rsidRPr="009879AE">
        <w:rPr>
          <w:lang w:val="en-US" w:eastAsia="zh-CN"/>
        </w:rPr>
        <w:t xml:space="preserve"> “A.1 justification of proposed new draft Recommendation ITU-T </w:t>
      </w:r>
      <w:proofErr w:type="spellStart"/>
      <w:r w:rsidR="00696AA2" w:rsidRPr="009879AE">
        <w:rPr>
          <w:lang w:val="en-US" w:eastAsia="zh-CN"/>
        </w:rPr>
        <w:t>Y.Ambient</w:t>
      </w:r>
      <w:proofErr w:type="spellEnd"/>
      <w:r w:rsidR="00696AA2" w:rsidRPr="009879AE">
        <w:rPr>
          <w:lang w:val="en-US" w:eastAsia="zh-CN"/>
        </w:rPr>
        <w:t>-IoT "Requirements and capabilities of ambient power-enabled Internet of Things", Q2/20 meeting (Geneva, 15-24 January 2025)”</w:t>
      </w:r>
    </w:p>
    <w:p w14:paraId="0D37DC8E" w14:textId="7BBAF480" w:rsidR="007E63F3" w:rsidRPr="009879AE" w:rsidRDefault="00000000" w:rsidP="00696AA2">
      <w:pPr>
        <w:pStyle w:val="ListParagraph"/>
        <w:numPr>
          <w:ilvl w:val="0"/>
          <w:numId w:val="4"/>
        </w:numPr>
      </w:pPr>
      <w:hyperlink r:id="rId14" w:history="1">
        <w:r w:rsidR="00696AA2" w:rsidRPr="009879AE">
          <w:rPr>
            <w:rStyle w:val="Hyperlink"/>
            <w:lang w:val="en-US" w:eastAsia="zh-CN"/>
          </w:rPr>
          <w:t>SG20-TD370</w:t>
        </w:r>
      </w:hyperlink>
      <w:r w:rsidR="00696AA2" w:rsidRPr="009879AE">
        <w:rPr>
          <w:lang w:val="en-US" w:eastAsia="zh-CN"/>
        </w:rPr>
        <w:t xml:space="preserve"> “Initial text of proposed draft new Recommendation ITU-T </w:t>
      </w:r>
      <w:proofErr w:type="spellStart"/>
      <w:r w:rsidR="00696AA2" w:rsidRPr="009879AE">
        <w:rPr>
          <w:lang w:val="en-US" w:eastAsia="zh-CN"/>
        </w:rPr>
        <w:t>Y.Ambient</w:t>
      </w:r>
      <w:proofErr w:type="spellEnd"/>
      <w:r w:rsidR="00696AA2" w:rsidRPr="009879AE">
        <w:rPr>
          <w:lang w:val="en-US" w:eastAsia="zh-CN"/>
        </w:rPr>
        <w:t>-IoT "Requirements and capabilities of ambient power-enabled Internet of Things", Q2/20 meeting (Geneva, 15-24 January 2025)”</w:t>
      </w:r>
    </w:p>
    <w:p w14:paraId="55D35E90" w14:textId="0270D310" w:rsidR="00696AA2" w:rsidRPr="009879AE" w:rsidRDefault="00696AA2" w:rsidP="00696AA2">
      <w:pPr>
        <w:ind w:left="360"/>
        <w:jc w:val="center"/>
      </w:pPr>
      <w:r w:rsidRPr="009879AE">
        <w:t>_____________</w:t>
      </w:r>
    </w:p>
    <w:sectPr w:rsidR="00696AA2" w:rsidRPr="009879AE" w:rsidSect="00696AA2">
      <w:headerReference w:type="default" r:id="rId15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7480B" w14:textId="77777777" w:rsidR="009937BD" w:rsidRDefault="009937BD">
      <w:pPr>
        <w:spacing w:before="0"/>
      </w:pPr>
      <w:r>
        <w:separator/>
      </w:r>
    </w:p>
  </w:endnote>
  <w:endnote w:type="continuationSeparator" w:id="0">
    <w:p w14:paraId="1BCFE255" w14:textId="77777777" w:rsidR="009937BD" w:rsidRDefault="009937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algun Gothic Semilight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72A57" w14:textId="77777777" w:rsidR="009937BD" w:rsidRDefault="009937BD">
      <w:pPr>
        <w:spacing w:before="0"/>
      </w:pPr>
      <w:r>
        <w:separator/>
      </w:r>
    </w:p>
  </w:footnote>
  <w:footnote w:type="continuationSeparator" w:id="0">
    <w:p w14:paraId="49A7A8C9" w14:textId="77777777" w:rsidR="009937BD" w:rsidRDefault="009937B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4A9B8" w14:textId="1E386174" w:rsidR="007E63F3" w:rsidRPr="00696AA2" w:rsidRDefault="00696AA2" w:rsidP="00696AA2">
    <w:pPr>
      <w:pStyle w:val="Header"/>
    </w:pPr>
    <w:r w:rsidRPr="00696AA2">
      <w:t xml:space="preserve">- </w:t>
    </w:r>
    <w:r w:rsidRPr="00696AA2">
      <w:fldChar w:fldCharType="begin"/>
    </w:r>
    <w:r w:rsidRPr="00696AA2">
      <w:instrText xml:space="preserve"> PAGE  \* MERGEFORMAT </w:instrText>
    </w:r>
    <w:r w:rsidRPr="00696AA2">
      <w:fldChar w:fldCharType="separate"/>
    </w:r>
    <w:r w:rsidRPr="00696AA2">
      <w:rPr>
        <w:noProof/>
      </w:rPr>
      <w:t>1</w:t>
    </w:r>
    <w:r w:rsidRPr="00696AA2">
      <w:fldChar w:fldCharType="end"/>
    </w:r>
    <w:r w:rsidRPr="00696AA2">
      <w:t xml:space="preserve"> -</w:t>
    </w:r>
  </w:p>
  <w:p w14:paraId="27478F98" w14:textId="70C68F45" w:rsidR="00696AA2" w:rsidRPr="00696AA2" w:rsidRDefault="00696AA2" w:rsidP="00696AA2">
    <w:pPr>
      <w:pStyle w:val="Header"/>
      <w:spacing w:after="240"/>
    </w:pPr>
    <w:r w:rsidRPr="00696AA2">
      <w:t>SG20-LS34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5321BB"/>
    <w:multiLevelType w:val="singleLevel"/>
    <w:tmpl w:val="AB5321B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72E235F"/>
    <w:multiLevelType w:val="multilevel"/>
    <w:tmpl w:val="3D593285"/>
    <w:lvl w:ilvl="0">
      <w:start w:val="1"/>
      <w:numFmt w:val="bullet"/>
      <w:lvlRestart w:val="0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502E3C29"/>
    <w:multiLevelType w:val="multilevel"/>
    <w:tmpl w:val="6AB889A2"/>
    <w:lvl w:ilvl="0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9D2635"/>
    <w:multiLevelType w:val="multilevel"/>
    <w:tmpl w:val="6F9D263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FD238C"/>
    <w:multiLevelType w:val="multilevel"/>
    <w:tmpl w:val="6AB889A2"/>
    <w:lvl w:ilvl="0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49044">
    <w:abstractNumId w:val="0"/>
  </w:num>
  <w:num w:numId="2" w16cid:durableId="458766287">
    <w:abstractNumId w:val="3"/>
  </w:num>
  <w:num w:numId="3" w16cid:durableId="552426699">
    <w:abstractNumId w:val="1"/>
  </w:num>
  <w:num w:numId="4" w16cid:durableId="951667544">
    <w:abstractNumId w:val="2"/>
  </w:num>
  <w:num w:numId="5" w16cid:durableId="10705428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567"/>
  <w:hyphenationZone w:val="425"/>
  <w:doNotHyphenateCaps/>
  <w:drawingGridHorizontalSpacing w:val="12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F43"/>
    <w:rsid w:val="ABAFEB7E"/>
    <w:rsid w:val="C5FF3218"/>
    <w:rsid w:val="E5F91992"/>
    <w:rsid w:val="FDF95955"/>
    <w:rsid w:val="FF0B5211"/>
    <w:rsid w:val="FF5846BB"/>
    <w:rsid w:val="00014BFA"/>
    <w:rsid w:val="0002519A"/>
    <w:rsid w:val="00046E95"/>
    <w:rsid w:val="0009219C"/>
    <w:rsid w:val="000D67B2"/>
    <w:rsid w:val="001739B9"/>
    <w:rsid w:val="001773D4"/>
    <w:rsid w:val="001804AC"/>
    <w:rsid w:val="00181AC2"/>
    <w:rsid w:val="00194A09"/>
    <w:rsid w:val="001D071F"/>
    <w:rsid w:val="001E24E1"/>
    <w:rsid w:val="002153B1"/>
    <w:rsid w:val="00220C21"/>
    <w:rsid w:val="00244F12"/>
    <w:rsid w:val="002528F4"/>
    <w:rsid w:val="0025464A"/>
    <w:rsid w:val="00262C9E"/>
    <w:rsid w:val="002B5480"/>
    <w:rsid w:val="003019AF"/>
    <w:rsid w:val="00314A76"/>
    <w:rsid w:val="00335A7C"/>
    <w:rsid w:val="00357978"/>
    <w:rsid w:val="0037200F"/>
    <w:rsid w:val="00386129"/>
    <w:rsid w:val="003C79D0"/>
    <w:rsid w:val="003E33A2"/>
    <w:rsid w:val="003E7DA4"/>
    <w:rsid w:val="003F5531"/>
    <w:rsid w:val="004076C2"/>
    <w:rsid w:val="00411113"/>
    <w:rsid w:val="0048700D"/>
    <w:rsid w:val="004A2ADD"/>
    <w:rsid w:val="00523998"/>
    <w:rsid w:val="005363F1"/>
    <w:rsid w:val="005737C6"/>
    <w:rsid w:val="005B480A"/>
    <w:rsid w:val="005C3BDB"/>
    <w:rsid w:val="005D2516"/>
    <w:rsid w:val="005D769F"/>
    <w:rsid w:val="00622F3C"/>
    <w:rsid w:val="006427F2"/>
    <w:rsid w:val="00672E7E"/>
    <w:rsid w:val="006739CB"/>
    <w:rsid w:val="00695529"/>
    <w:rsid w:val="00696AA2"/>
    <w:rsid w:val="006A1656"/>
    <w:rsid w:val="006C1F43"/>
    <w:rsid w:val="006F5903"/>
    <w:rsid w:val="00720FB4"/>
    <w:rsid w:val="00733B38"/>
    <w:rsid w:val="007743A0"/>
    <w:rsid w:val="007B264B"/>
    <w:rsid w:val="007B6EA0"/>
    <w:rsid w:val="007D10F8"/>
    <w:rsid w:val="007E63F3"/>
    <w:rsid w:val="008151D1"/>
    <w:rsid w:val="008315E6"/>
    <w:rsid w:val="00870974"/>
    <w:rsid w:val="008717FB"/>
    <w:rsid w:val="008A1EC1"/>
    <w:rsid w:val="008C2FD5"/>
    <w:rsid w:val="008D690F"/>
    <w:rsid w:val="009079D7"/>
    <w:rsid w:val="00937DA5"/>
    <w:rsid w:val="00954F5A"/>
    <w:rsid w:val="00982EB3"/>
    <w:rsid w:val="009879AE"/>
    <w:rsid w:val="009937BD"/>
    <w:rsid w:val="009B2ACD"/>
    <w:rsid w:val="009E136E"/>
    <w:rsid w:val="009E18F4"/>
    <w:rsid w:val="00A66F25"/>
    <w:rsid w:val="00A76CFC"/>
    <w:rsid w:val="00AB22F9"/>
    <w:rsid w:val="00B2591C"/>
    <w:rsid w:val="00B429FA"/>
    <w:rsid w:val="00B47846"/>
    <w:rsid w:val="00B80EE5"/>
    <w:rsid w:val="00B86188"/>
    <w:rsid w:val="00BC6374"/>
    <w:rsid w:val="00BE3573"/>
    <w:rsid w:val="00C06901"/>
    <w:rsid w:val="00C32B3A"/>
    <w:rsid w:val="00C46F93"/>
    <w:rsid w:val="00CA0BEA"/>
    <w:rsid w:val="00CA7F73"/>
    <w:rsid w:val="00CC6DB7"/>
    <w:rsid w:val="00CF278E"/>
    <w:rsid w:val="00D022F4"/>
    <w:rsid w:val="00D048BF"/>
    <w:rsid w:val="00D137E3"/>
    <w:rsid w:val="00D53978"/>
    <w:rsid w:val="00DA4E5C"/>
    <w:rsid w:val="00DC139D"/>
    <w:rsid w:val="00DE11AC"/>
    <w:rsid w:val="00E20819"/>
    <w:rsid w:val="00E2699F"/>
    <w:rsid w:val="00E44D01"/>
    <w:rsid w:val="00E61695"/>
    <w:rsid w:val="00E676F7"/>
    <w:rsid w:val="00EB6880"/>
    <w:rsid w:val="00ED0BE3"/>
    <w:rsid w:val="00ED2A56"/>
    <w:rsid w:val="00EE40A6"/>
    <w:rsid w:val="00EE625C"/>
    <w:rsid w:val="00F202FF"/>
    <w:rsid w:val="00F267D5"/>
    <w:rsid w:val="00F501E7"/>
    <w:rsid w:val="00F65FBF"/>
    <w:rsid w:val="00FC2931"/>
    <w:rsid w:val="00FC5BE3"/>
    <w:rsid w:val="00FE1F58"/>
    <w:rsid w:val="00FE7261"/>
    <w:rsid w:val="00FF4397"/>
    <w:rsid w:val="0C283F73"/>
    <w:rsid w:val="0CBF493C"/>
    <w:rsid w:val="0E976FB3"/>
    <w:rsid w:val="11EB3571"/>
    <w:rsid w:val="12080D15"/>
    <w:rsid w:val="15C45B9C"/>
    <w:rsid w:val="16201D5D"/>
    <w:rsid w:val="21AC11BD"/>
    <w:rsid w:val="277B1D10"/>
    <w:rsid w:val="28DD063E"/>
    <w:rsid w:val="2B5F4141"/>
    <w:rsid w:val="31096490"/>
    <w:rsid w:val="45565CFE"/>
    <w:rsid w:val="48E32069"/>
    <w:rsid w:val="536D8E05"/>
    <w:rsid w:val="554739AE"/>
    <w:rsid w:val="589649A8"/>
    <w:rsid w:val="5FE7717A"/>
    <w:rsid w:val="61181173"/>
    <w:rsid w:val="6B510DAF"/>
    <w:rsid w:val="75DB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70C7E4"/>
  <w15:docId w15:val="{D7CD04D2-51AD-42EA-8C97-04ED7B66D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/>
    <w:lsdException w:name="Body Text" w:semiHidden="1" w:uiPriority="99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rsid w:val="00181AC2"/>
    <w:pPr>
      <w:spacing w:before="120"/>
    </w:pPr>
    <w:rPr>
      <w:rFonts w:eastAsia="DengXi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uiPriority w:val="99"/>
    <w:semiHidden/>
    <w:unhideWhenUsed/>
    <w:qFormat/>
    <w:pPr>
      <w:spacing w:after="120"/>
    </w:pPr>
  </w:style>
  <w:style w:type="paragraph" w:styleId="TOC7">
    <w:name w:val="toc 7"/>
    <w:basedOn w:val="TOC4"/>
    <w:next w:val="Normal"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qFormat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1">
    <w:name w:val="修订1"/>
    <w:hidden/>
    <w:uiPriority w:val="99"/>
    <w:unhideWhenUsed/>
    <w:qFormat/>
    <w:rPr>
      <w:rFonts w:eastAsia="DengXian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Theme="minorEastAsia"/>
      <w:lang w:eastAsia="ja-JP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048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48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048BF"/>
    <w:rPr>
      <w:rFonts w:eastAsia="DengXi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04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48BF"/>
    <w:rPr>
      <w:rFonts w:eastAsia="DengXi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B86188"/>
    <w:rPr>
      <w:rFonts w:eastAsia="DengXi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96A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6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hyperlink" Target="https://www.itu.int/md/meetingdoc.asp?lang=en&amp;parent=T25-SG20-250115-TD-GEN-0369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meetingdoc.asp?lang=en&amp;parent=T25-SG20-250115-TD-GEN-0278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meetingdoc.asp?lang=en&amp;parent=T25-SG20-250115-TD-GEN-037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itu.int/itu-t/workprog/wp_item.aspx?isn=220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itu-t/workprog/wp_item.aspx?isn=21957" TargetMode="External"/><Relationship Id="rId14" Type="http://schemas.openxmlformats.org/officeDocument/2006/relationships/hyperlink" Target="https://www.itu.int/md/meetingdoc.asp?lang=en&amp;parent=T25-SG20-250115-TD-GEN-0370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FE30479EF3E475E8FA28D54086DFC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0E8B6E-68DC-4835-BD04-B0289CE49BE6}"/>
      </w:docPartPr>
      <w:docPartBody>
        <w:p w:rsidR="00CC4682" w:rsidRDefault="00745199" w:rsidP="00745199">
          <w:pPr>
            <w:pStyle w:val="AFE30479EF3E475E8FA28D54086DFC3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474882EEEA84E5AA6DD6B32FA42E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AF9046-DA53-4A20-BA71-A031773B97BA}"/>
      </w:docPartPr>
      <w:docPartBody>
        <w:p w:rsidR="00C405BE" w:rsidRDefault="00C405BE" w:rsidP="00C405BE">
          <w:pPr>
            <w:pStyle w:val="3474882EEEA84E5AA6DD6B32FA42E0A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algun Gothic Semilight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hyphenationZone w:val="425"/>
  <w:characterSpacingControl w:val="doNotCompress"/>
  <w:compat>
    <w:useFELayout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93A39"/>
    <w:rsid w:val="00093A39"/>
    <w:rsid w:val="000B3277"/>
    <w:rsid w:val="00186415"/>
    <w:rsid w:val="00357978"/>
    <w:rsid w:val="0037200F"/>
    <w:rsid w:val="003E33A2"/>
    <w:rsid w:val="005346F1"/>
    <w:rsid w:val="00544FC9"/>
    <w:rsid w:val="005737C6"/>
    <w:rsid w:val="00745199"/>
    <w:rsid w:val="007F6F29"/>
    <w:rsid w:val="00821DA9"/>
    <w:rsid w:val="00B366B2"/>
    <w:rsid w:val="00BC6F49"/>
    <w:rsid w:val="00C405BE"/>
    <w:rsid w:val="00C8225D"/>
    <w:rsid w:val="00CB377C"/>
    <w:rsid w:val="00CC4682"/>
    <w:rsid w:val="00D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C405BE"/>
  </w:style>
  <w:style w:type="paragraph" w:customStyle="1" w:styleId="AFE30479EF3E475E8FA28D54086DFC3C">
    <w:name w:val="AFE30479EF3E475E8FA28D54086DFC3C"/>
    <w:rsid w:val="00745199"/>
    <w:pPr>
      <w:spacing w:after="160" w:line="259" w:lineRule="auto"/>
    </w:pPr>
    <w:rPr>
      <w:sz w:val="22"/>
      <w:szCs w:val="22"/>
    </w:rPr>
  </w:style>
  <w:style w:type="paragraph" w:customStyle="1" w:styleId="3474882EEEA84E5AA6DD6B32FA42E0A1">
    <w:name w:val="3474882EEEA84E5AA6DD6B32FA42E0A1"/>
    <w:rsid w:val="00C405BE"/>
    <w:pPr>
      <w:spacing w:after="160" w:line="278" w:lineRule="auto"/>
    </w:pPr>
    <w:rPr>
      <w:kern w:val="2"/>
      <w:sz w:val="24"/>
      <w:szCs w:val="24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~WRL0003.tmp</Template>
  <TotalTime>3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LS/o on the initiation of a new work item Draft Recommendation ITU-T Y.SNPG-ref "Reliability evaluation frameworks of sensing network in power grid" [to ITU-T SG13, IEC TC56]</vt:lpstr>
      <vt:lpstr>Draft LS/o on the initiation of a new work item Draft Recommendation ITU-T Y.SNPG-ref "Reliability evaluation frameworks of sensing network in power grid" [to ITU-T SG13, IEC TC56]</vt:lpstr>
    </vt:vector>
  </TitlesOfParts>
  <Manager>ITU-T</Manager>
  <Company>International Telecommunication Union (ITU)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information about agreement of draft Technical Report ITU-T YSTR.Ambient-IoT “Analysis on requirements and use cases of ambient power-enabled Internet of Things” and initiation of new draft Recommendation ITU-T Y.Ambient-IoT “Requirements and capabilities of Ambient power-enabled Internet of Things”</dc:title>
  <dc:creator>ITU-T Study Group 20</dc:creator>
  <cp:keywords>All/20</cp:keywords>
  <dc:description>SG20-LS34  For: Geneva, 15–24 January 2025_x000d_Document date: _x000d_Saved by ITU51017730 at 12:07:47 on 03/02/2025</dc:description>
  <cp:lastModifiedBy>Maurice Pope</cp:lastModifiedBy>
  <cp:revision>3</cp:revision>
  <dcterms:created xsi:type="dcterms:W3CDTF">2025-02-13T09:10:00Z</dcterms:created>
  <dcterms:modified xsi:type="dcterms:W3CDTF">2025-02-13T09:11:00Z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SG20-LS34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2/20</vt:lpwstr>
  </property>
  <property fmtid="{D5CDD505-2E9C-101B-9397-08002B2CF9AE}" pid="6" name="Docdest">
    <vt:lpwstr>Geneva, 15–24 January 2025</vt:lpwstr>
  </property>
  <property fmtid="{D5CDD505-2E9C-101B-9397-08002B2CF9AE}" pid="7" name="Docauthor">
    <vt:lpwstr>ITU-T Study Group 20</vt:lpwstr>
  </property>
  <property fmtid="{D5CDD505-2E9C-101B-9397-08002B2CF9AE}" pid="8" name="KSOProductBuildVer">
    <vt:lpwstr>2052-11.8.2.12265</vt:lpwstr>
  </property>
  <property fmtid="{D5CDD505-2E9C-101B-9397-08002B2CF9AE}" pid="9" name="ICV">
    <vt:lpwstr>0ABF1422BBE37465F8068866FF28CEA2_42</vt:lpwstr>
  </property>
  <property fmtid="{D5CDD505-2E9C-101B-9397-08002B2CF9AE}" pid="10" name="GrammarlyDocumentId">
    <vt:lpwstr>c844e88a13f44e767ff02a0667278b366287d2c4ccdbe762a6887cabff5c61e3</vt:lpwstr>
  </property>
</Properties>
</file>